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ED6B0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74CECCB1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3C8F8954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942C10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6B45C4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Tanner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Cirencester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the executors of </w:t>
      </w:r>
    </w:p>
    <w:p w14:paraId="526055E1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Tanner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Cirencester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brought a plaint of debt against him, </w:t>
      </w:r>
    </w:p>
    <w:p w14:paraId="54CB854F" w14:textId="77777777" w:rsidR="00211E8C" w:rsidRPr="00415B1E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Bride of Marlborough, Wiltshire(q.v.),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Pyrwell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Oakburn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1EC6091C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Matthew Howell of Abingdon, Berkshire(q.v.).</w:t>
      </w:r>
    </w:p>
    <w:p w14:paraId="2E582FBF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82C6B30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18B7C7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4F0EA1" w14:textId="77777777" w:rsidR="00211E8C" w:rsidRDefault="00211E8C" w:rsidP="00211E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202123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D4DC" w14:textId="77777777" w:rsidR="00211E8C" w:rsidRDefault="00211E8C" w:rsidP="009139A6">
      <w:r>
        <w:separator/>
      </w:r>
    </w:p>
  </w:endnote>
  <w:endnote w:type="continuationSeparator" w:id="0">
    <w:p w14:paraId="06592930" w14:textId="77777777" w:rsidR="00211E8C" w:rsidRDefault="00211E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0C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7DD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6A5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F0809" w14:textId="77777777" w:rsidR="00211E8C" w:rsidRDefault="00211E8C" w:rsidP="009139A6">
      <w:r>
        <w:separator/>
      </w:r>
    </w:p>
  </w:footnote>
  <w:footnote w:type="continuationSeparator" w:id="0">
    <w:p w14:paraId="3723006C" w14:textId="77777777" w:rsidR="00211E8C" w:rsidRDefault="00211E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64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7C2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39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8C"/>
    <w:rsid w:val="000666E0"/>
    <w:rsid w:val="00211E8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0525C"/>
  <w15:chartTrackingRefBased/>
  <w15:docId w15:val="{A826AE1E-9FD6-4904-BFE7-C39031EF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1E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2022-08-08T11:21:00Z</dcterms:created>
  <dcterms:modified xsi:type="dcterms:W3CDTF">2022-08-08T11:22:00Z</dcterms:modified>
</cp:coreProperties>
</file>